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F84A39" w14:textId="77777777" w:rsidR="00120665" w:rsidRDefault="00120665" w:rsidP="001206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YONG</w:t>
      </w:r>
      <w:r>
        <w:rPr>
          <w:rFonts w:ascii="Times New Roman" w:hAnsi="Times New Roman" w:cs="Times New Roman"/>
          <w:sz w:val="24"/>
          <w:szCs w:val="24"/>
        </w:rPr>
        <w:t xml:space="preserve">       (fl.1438)</w:t>
      </w:r>
    </w:p>
    <w:p w14:paraId="4D442CEC" w14:textId="77777777" w:rsidR="00120665" w:rsidRDefault="00120665" w:rsidP="001206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7C26C3" w14:textId="77777777" w:rsidR="00120665" w:rsidRDefault="00120665" w:rsidP="001206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E7D630" w14:textId="77777777" w:rsidR="00120665" w:rsidRDefault="00120665" w:rsidP="001206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Oct.1438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Shaftesbury, Dorset,</w:t>
      </w:r>
    </w:p>
    <w:p w14:paraId="7D10D6FC" w14:textId="77777777" w:rsidR="00120665" w:rsidRDefault="00120665" w:rsidP="001206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Humphrey FitzAlan(q.v.).</w:t>
      </w:r>
    </w:p>
    <w:p w14:paraId="0A1482F4" w14:textId="77777777" w:rsidR="00120665" w:rsidRDefault="00120665" w:rsidP="001206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25-93)</w:t>
      </w:r>
    </w:p>
    <w:p w14:paraId="3EF35CF2" w14:textId="77777777" w:rsidR="002E3C65" w:rsidRDefault="002E3C65" w:rsidP="001206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F0726D" w14:textId="77777777" w:rsidR="00120665" w:rsidRDefault="00120665" w:rsidP="001206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62AABE" w14:textId="77777777" w:rsidR="00120665" w:rsidRDefault="00120665" w:rsidP="001206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3D317D" w14:textId="77777777" w:rsidR="00120665" w:rsidRPr="00B2450E" w:rsidRDefault="00120665" w:rsidP="001206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2021</w:t>
      </w:r>
    </w:p>
    <w:p w14:paraId="4C8DA878" w14:textId="20A0428F" w:rsidR="00BA00AB" w:rsidRPr="0012066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206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804DD" w14:textId="77777777" w:rsidR="00120665" w:rsidRDefault="00120665" w:rsidP="009139A6">
      <w:r>
        <w:separator/>
      </w:r>
    </w:p>
  </w:endnote>
  <w:endnote w:type="continuationSeparator" w:id="0">
    <w:p w14:paraId="6FF26A4F" w14:textId="77777777" w:rsidR="00120665" w:rsidRDefault="001206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E98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DC84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A7D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84E646" w14:textId="77777777" w:rsidR="00120665" w:rsidRDefault="00120665" w:rsidP="009139A6">
      <w:r>
        <w:separator/>
      </w:r>
    </w:p>
  </w:footnote>
  <w:footnote w:type="continuationSeparator" w:id="0">
    <w:p w14:paraId="43E72B20" w14:textId="77777777" w:rsidR="00120665" w:rsidRDefault="001206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89B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254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9CC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665"/>
    <w:rsid w:val="000666E0"/>
    <w:rsid w:val="00120665"/>
    <w:rsid w:val="002510B7"/>
    <w:rsid w:val="002E3C65"/>
    <w:rsid w:val="003C11E0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1393B"/>
  <w15:chartTrackingRefBased/>
  <w15:docId w15:val="{A79E263E-7175-4688-9EAB-1B2667641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2021-03-07T16:45:00Z</dcterms:created>
  <dcterms:modified xsi:type="dcterms:W3CDTF">2024-08-31T17:26:00Z</dcterms:modified>
</cp:coreProperties>
</file>